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91F" w:rsidRPr="005F33D4" w:rsidRDefault="00A2491F" w:rsidP="009E6E7B">
      <w:pPr>
        <w:jc w:val="center"/>
        <w:rPr>
          <w:rFonts w:ascii="Times New Roman" w:hAnsi="Times New Roman"/>
        </w:rPr>
      </w:pPr>
      <w:r w:rsidRPr="005F33D4">
        <w:rPr>
          <w:rFonts w:ascii="Times New Roman" w:hAnsi="Times New Roman"/>
        </w:rPr>
        <w:t>TC</w:t>
      </w:r>
    </w:p>
    <w:p w:rsidR="00A2491F" w:rsidRPr="005F33D4" w:rsidRDefault="00A2491F" w:rsidP="009E6E7B">
      <w:pPr>
        <w:jc w:val="center"/>
        <w:rPr>
          <w:rFonts w:ascii="Times New Roman" w:hAnsi="Times New Roman"/>
        </w:rPr>
      </w:pPr>
      <w:r w:rsidRPr="005F33D4">
        <w:rPr>
          <w:rFonts w:ascii="Times New Roman" w:hAnsi="Times New Roman"/>
        </w:rPr>
        <w:t xml:space="preserve">GAZİ İLKÖĞRETİM OKULU MÜDÜRLÜĞÜNE </w:t>
      </w:r>
    </w:p>
    <w:p w:rsidR="00A2491F" w:rsidRPr="00732C0E" w:rsidRDefault="00A2491F" w:rsidP="009E6E7B">
      <w:pPr>
        <w:ind w:left="4248" w:firstLine="708"/>
        <w:jc w:val="center"/>
        <w:rPr>
          <w:rFonts w:ascii="Times New Roman" w:hAnsi="Times New Roman"/>
          <w:u w:val="single"/>
        </w:rPr>
      </w:pPr>
      <w:r w:rsidRPr="00732C0E">
        <w:rPr>
          <w:rFonts w:ascii="Times New Roman" w:hAnsi="Times New Roman"/>
          <w:u w:val="single"/>
        </w:rPr>
        <w:t>SİLİVRİ</w:t>
      </w:r>
    </w:p>
    <w:p w:rsidR="00A2491F" w:rsidRDefault="00A2491F" w:rsidP="009E6E7B">
      <w:pPr>
        <w:ind w:left="4248" w:firstLine="708"/>
        <w:jc w:val="center"/>
        <w:rPr>
          <w:rFonts w:ascii="Times New Roman" w:hAnsi="Times New Roman"/>
          <w:b/>
        </w:rPr>
      </w:pPr>
    </w:p>
    <w:p w:rsidR="00A2491F" w:rsidRPr="005F33D4" w:rsidRDefault="00A2491F" w:rsidP="005F33D4">
      <w:pPr>
        <w:ind w:firstLine="708"/>
        <w:jc w:val="both"/>
        <w:rPr>
          <w:rFonts w:ascii="Times New Roman" w:hAnsi="Times New Roman"/>
        </w:rPr>
      </w:pPr>
      <w:r w:rsidRPr="005F33D4">
        <w:rPr>
          <w:rFonts w:ascii="Times New Roman" w:hAnsi="Times New Roman"/>
        </w:rPr>
        <w:t xml:space="preserve">Aşağıda </w:t>
      </w:r>
      <w:r>
        <w:rPr>
          <w:rFonts w:ascii="Times New Roman" w:hAnsi="Times New Roman"/>
        </w:rPr>
        <w:t xml:space="preserve">belirtilen </w:t>
      </w:r>
      <w:r w:rsidRPr="005F33D4">
        <w:rPr>
          <w:rFonts w:ascii="Times New Roman" w:hAnsi="Times New Roman"/>
        </w:rPr>
        <w:t xml:space="preserve">gündem maddeleriyle ilgili olarak </w:t>
      </w:r>
      <w:r>
        <w:rPr>
          <w:rFonts w:ascii="Times New Roman" w:hAnsi="Times New Roman"/>
        </w:rPr>
        <w:t>30/09/2012</w:t>
      </w:r>
      <w:r w:rsidRPr="005F33D4">
        <w:rPr>
          <w:rFonts w:ascii="Times New Roman" w:hAnsi="Times New Roman"/>
        </w:rPr>
        <w:t xml:space="preserve">  tarihinde saat 15:20 de </w:t>
      </w:r>
      <w:r>
        <w:rPr>
          <w:rFonts w:ascii="Times New Roman" w:hAnsi="Times New Roman"/>
        </w:rPr>
        <w:t>3</w:t>
      </w:r>
      <w:r w:rsidRPr="005F33D4">
        <w:rPr>
          <w:rFonts w:ascii="Times New Roman" w:hAnsi="Times New Roman"/>
        </w:rPr>
        <w:t>/C sınıfında velilerle toplantısı düzenlemek istiyorum.</w:t>
      </w:r>
    </w:p>
    <w:p w:rsidR="00A2491F" w:rsidRPr="005F33D4" w:rsidRDefault="00A2491F" w:rsidP="00757433">
      <w:pPr>
        <w:ind w:firstLine="708"/>
        <w:jc w:val="both"/>
        <w:rPr>
          <w:rFonts w:ascii="Times New Roman" w:hAnsi="Times New Roman"/>
        </w:rPr>
      </w:pPr>
      <w:r w:rsidRPr="005F33D4">
        <w:rPr>
          <w:rFonts w:ascii="Times New Roman" w:hAnsi="Times New Roman"/>
        </w:rPr>
        <w:t>Gereğini bilgilerinize arz ederim.</w:t>
      </w:r>
    </w:p>
    <w:p w:rsidR="00A2491F" w:rsidRDefault="00A2491F" w:rsidP="009E6E7B">
      <w:pPr>
        <w:rPr>
          <w:rFonts w:ascii="Times New Roman" w:hAnsi="Times New Roman"/>
        </w:rPr>
      </w:pPr>
    </w:p>
    <w:p w:rsidR="00A2491F" w:rsidRPr="009E6E7B" w:rsidRDefault="00A2491F" w:rsidP="009E6E7B">
      <w:pPr>
        <w:rPr>
          <w:rFonts w:ascii="Times New Roman" w:hAnsi="Times New Roman"/>
        </w:rPr>
      </w:pPr>
      <w:r w:rsidRPr="009E6E7B">
        <w:rPr>
          <w:rFonts w:ascii="Times New Roman" w:hAnsi="Times New Roman"/>
        </w:rPr>
        <w:t>GÜNDEM</w:t>
      </w:r>
      <w:r>
        <w:rPr>
          <w:rFonts w:ascii="Times New Roman" w:hAnsi="Times New Roman"/>
        </w:rPr>
        <w:t xml:space="preserve"> MADDELERİ</w:t>
      </w:r>
    </w:p>
    <w:p w:rsidR="00A2491F" w:rsidRPr="00190407" w:rsidRDefault="00A2491F" w:rsidP="00732C0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Tanışma ve yoklama alınması.</w:t>
      </w:r>
    </w:p>
    <w:p w:rsidR="00A2491F" w:rsidRDefault="00A2491F" w:rsidP="00732C0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Okul müdürümüzün konuşmaları.</w:t>
      </w:r>
    </w:p>
    <w:p w:rsidR="00A2491F" w:rsidRPr="00190407" w:rsidRDefault="00A2491F" w:rsidP="00732C0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Okulun yeni kıyafetleri hakkında velilerin bilgilendirilmesi.</w:t>
      </w:r>
    </w:p>
    <w:p w:rsidR="00A2491F" w:rsidRPr="00190407" w:rsidRDefault="00A2491F" w:rsidP="00732C0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Eğitim ve öğretim farkı ve öneminin anlatılması</w:t>
      </w:r>
    </w:p>
    <w:p w:rsidR="00A2491F" w:rsidRPr="00190407" w:rsidRDefault="00A2491F" w:rsidP="00732C0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Veli tanıma formunun dağıtılması</w:t>
      </w:r>
    </w:p>
    <w:p w:rsidR="00A2491F" w:rsidRPr="00190407" w:rsidRDefault="00A2491F" w:rsidP="00732C0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Ders programı</w:t>
      </w:r>
      <w:r>
        <w:rPr>
          <w:rFonts w:ascii="Times New Roman" w:hAnsi="Times New Roman"/>
          <w:sz w:val="24"/>
          <w:szCs w:val="24"/>
        </w:rPr>
        <w:t xml:space="preserve"> hakkında bilgilendirilmelerin yapılması</w:t>
      </w:r>
    </w:p>
    <w:p w:rsidR="00A2491F" w:rsidRPr="00190407" w:rsidRDefault="00A2491F" w:rsidP="00732C0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Ders araç gereçlerinin temini.</w:t>
      </w:r>
    </w:p>
    <w:p w:rsidR="00A2491F" w:rsidRPr="00190407" w:rsidRDefault="00A2491F" w:rsidP="00732C0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Hafta sonu kursları ve Etütler hakkında velilerin bilgilendirilmesi.</w:t>
      </w:r>
    </w:p>
    <w:p w:rsidR="00A2491F" w:rsidRDefault="00A2491F" w:rsidP="00732C0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Giriş çıkış saatleri ve geç kalmalar</w:t>
      </w:r>
      <w:r>
        <w:rPr>
          <w:rFonts w:ascii="Times New Roman" w:hAnsi="Times New Roman"/>
          <w:sz w:val="24"/>
          <w:szCs w:val="24"/>
        </w:rPr>
        <w:t>.</w:t>
      </w:r>
    </w:p>
    <w:p w:rsidR="00A2491F" w:rsidRPr="00190407" w:rsidRDefault="00A2491F" w:rsidP="00732C0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Öğle yemeğinde okulda kalan öğrenci durumlarının görüşülmesi.</w:t>
      </w:r>
    </w:p>
    <w:p w:rsidR="00A2491F" w:rsidRPr="00190407" w:rsidRDefault="00A2491F" w:rsidP="00732C0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Evlere yapılacak olan veli tanıtım ziyaretleri.</w:t>
      </w:r>
    </w:p>
    <w:p w:rsidR="00A2491F" w:rsidRPr="00190407" w:rsidRDefault="00A2491F" w:rsidP="00732C0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Veli tutumları ve sınıflar arası kıyaslamaların zararları.</w:t>
      </w:r>
    </w:p>
    <w:p w:rsidR="00A2491F" w:rsidRPr="00190407" w:rsidRDefault="00A2491F" w:rsidP="00732C0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Dengeli beslenme ve beslenme çantası.</w:t>
      </w:r>
    </w:p>
    <w:p w:rsidR="00A2491F" w:rsidRPr="00190407" w:rsidRDefault="00A2491F" w:rsidP="00732C0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Diş fırçası, sabun gibi araçların temini ve kullanılması</w:t>
      </w:r>
    </w:p>
    <w:p w:rsidR="00A2491F" w:rsidRDefault="00A2491F" w:rsidP="00732C0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Sınıf ihtiyaçlarının tespiti ve temini.</w:t>
      </w:r>
    </w:p>
    <w:p w:rsidR="00A2491F" w:rsidRPr="00DA79F5" w:rsidRDefault="00A2491F" w:rsidP="00732C0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Okuma yazma bilmeyen velilerin tespiti.</w:t>
      </w:r>
    </w:p>
    <w:p w:rsidR="00A2491F" w:rsidRPr="00190407" w:rsidRDefault="00A2491F" w:rsidP="00732C0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Kaynak kitap kullanımı.</w:t>
      </w:r>
    </w:p>
    <w:p w:rsidR="00A2491F" w:rsidRPr="00190407" w:rsidRDefault="00A2491F" w:rsidP="00732C0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Öğrencini erken yatırılması.</w:t>
      </w:r>
    </w:p>
    <w:p w:rsidR="00A2491F" w:rsidRPr="00190407" w:rsidRDefault="00A2491F" w:rsidP="00732C0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 xml:space="preserve">Kokteyl </w:t>
      </w:r>
    </w:p>
    <w:p w:rsidR="00A2491F" w:rsidRPr="00190407" w:rsidRDefault="00A2491F" w:rsidP="00732C0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Dilek ve temenniler.</w:t>
      </w:r>
    </w:p>
    <w:p w:rsidR="00A2491F" w:rsidRPr="009E6E7B" w:rsidRDefault="00A2491F" w:rsidP="009E6E7B">
      <w:pPr>
        <w:spacing w:after="0" w:line="240" w:lineRule="auto"/>
        <w:rPr>
          <w:rFonts w:ascii="Times New Roman" w:hAnsi="Times New Roman"/>
        </w:rPr>
      </w:pPr>
    </w:p>
    <w:p w:rsidR="00A2491F" w:rsidRDefault="00A2491F" w:rsidP="00757433">
      <w:pPr>
        <w:ind w:left="637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Mustafa TURAN</w:t>
      </w:r>
    </w:p>
    <w:p w:rsidR="00A2491F" w:rsidRDefault="00A2491F" w:rsidP="00757433">
      <w:pPr>
        <w:ind w:left="6372"/>
        <w:rPr>
          <w:rFonts w:ascii="Times New Roman" w:hAnsi="Times New Roman"/>
        </w:rPr>
      </w:pPr>
      <w:r>
        <w:rPr>
          <w:rFonts w:ascii="Times New Roman" w:hAnsi="Times New Roman"/>
        </w:rPr>
        <w:t>3/C Sınıf Öğretmeni</w:t>
      </w:r>
    </w:p>
    <w:p w:rsidR="00A2491F" w:rsidRDefault="00A2491F" w:rsidP="00732C0E">
      <w:pPr>
        <w:rPr>
          <w:rFonts w:ascii="Times New Roman" w:hAnsi="Times New Roman"/>
        </w:rPr>
      </w:pPr>
    </w:p>
    <w:p w:rsidR="00A2491F" w:rsidRDefault="00A2491F" w:rsidP="00757433">
      <w:pPr>
        <w:ind w:left="6372"/>
        <w:rPr>
          <w:rFonts w:ascii="Times New Roman" w:hAnsi="Times New Roman"/>
        </w:rPr>
      </w:pPr>
    </w:p>
    <w:p w:rsidR="00A2491F" w:rsidRDefault="00A2491F" w:rsidP="0075743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OLUR</w:t>
      </w:r>
    </w:p>
    <w:p w:rsidR="00A2491F" w:rsidRDefault="00A2491F" w:rsidP="0075743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28/09/2012</w:t>
      </w:r>
    </w:p>
    <w:p w:rsidR="00A2491F" w:rsidRDefault="00A2491F" w:rsidP="0075743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Mehmet YAZICI</w:t>
      </w:r>
    </w:p>
    <w:p w:rsidR="00A2491F" w:rsidRPr="009E6E7B" w:rsidRDefault="00A2491F" w:rsidP="0075743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Okul Müdürü</w:t>
      </w:r>
    </w:p>
    <w:sectPr w:rsidR="00A2491F" w:rsidRPr="009E6E7B" w:rsidSect="00D66E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91E0F"/>
    <w:multiLevelType w:val="hybridMultilevel"/>
    <w:tmpl w:val="7B807D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6E7B"/>
    <w:rsid w:val="00190407"/>
    <w:rsid w:val="002258BE"/>
    <w:rsid w:val="002E1C0A"/>
    <w:rsid w:val="005F33D4"/>
    <w:rsid w:val="00732C0E"/>
    <w:rsid w:val="00757433"/>
    <w:rsid w:val="00927D24"/>
    <w:rsid w:val="009E6231"/>
    <w:rsid w:val="009E6E7B"/>
    <w:rsid w:val="00A2491F"/>
    <w:rsid w:val="00BE6F26"/>
    <w:rsid w:val="00D66E06"/>
    <w:rsid w:val="00DA7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E0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0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171</Words>
  <Characters>976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</dc:creator>
  <cp:keywords>www.sorubak.com</cp:keywords>
  <dc:description/>
  <cp:lastModifiedBy>edanur</cp:lastModifiedBy>
  <cp:revision>5</cp:revision>
  <dcterms:created xsi:type="dcterms:W3CDTF">2010-09-28T06:36:00Z</dcterms:created>
  <dcterms:modified xsi:type="dcterms:W3CDTF">2012-09-13T16:23:00Z</dcterms:modified>
  <cp:category>www.sorubak.com</cp:category>
</cp:coreProperties>
</file>